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7F2BE" w14:textId="77777777" w:rsidR="00DB3F22" w:rsidRDefault="00DB3F22" w:rsidP="00DB3F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KELSEY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47284EB2" w14:textId="77777777" w:rsidR="00DB3F22" w:rsidRDefault="00DB3F22" w:rsidP="00DB3F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Clerk.</w:t>
      </w:r>
    </w:p>
    <w:p w14:paraId="705FDD2D" w14:textId="77777777" w:rsidR="00DB3F22" w:rsidRDefault="00DB3F22" w:rsidP="00DB3F22">
      <w:pPr>
        <w:pStyle w:val="NoSpacing"/>
        <w:rPr>
          <w:rFonts w:cs="Times New Roman"/>
          <w:szCs w:val="24"/>
        </w:rPr>
      </w:pPr>
    </w:p>
    <w:p w14:paraId="28B4F15F" w14:textId="77777777" w:rsidR="00DB3F22" w:rsidRDefault="00DB3F22" w:rsidP="00DB3F22">
      <w:pPr>
        <w:pStyle w:val="NoSpacing"/>
        <w:rPr>
          <w:rFonts w:cs="Times New Roman"/>
          <w:szCs w:val="24"/>
        </w:rPr>
      </w:pPr>
    </w:p>
    <w:p w14:paraId="409CA440" w14:textId="77777777" w:rsidR="00DB3F22" w:rsidRDefault="00DB3F22" w:rsidP="00DB3F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Feb.1469</w:t>
      </w:r>
      <w:r>
        <w:rPr>
          <w:rFonts w:cs="Times New Roman"/>
          <w:szCs w:val="24"/>
        </w:rPr>
        <w:tab/>
        <w:t xml:space="preserve">He was one of those to whom Laurence </w:t>
      </w:r>
      <w:proofErr w:type="spellStart"/>
      <w:r>
        <w:rPr>
          <w:rFonts w:cs="Times New Roman"/>
          <w:szCs w:val="24"/>
        </w:rPr>
        <w:t>Stokwode</w:t>
      </w:r>
      <w:proofErr w:type="spellEnd"/>
      <w:r>
        <w:rPr>
          <w:rFonts w:cs="Times New Roman"/>
          <w:szCs w:val="24"/>
        </w:rPr>
        <w:t xml:space="preserve"> of London, salter(q.v.),</w:t>
      </w:r>
    </w:p>
    <w:p w14:paraId="545603D0" w14:textId="77777777" w:rsidR="00DB3F22" w:rsidRDefault="00DB3F22" w:rsidP="00DB3F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02DD373B" w14:textId="77777777" w:rsidR="00DB3F22" w:rsidRDefault="00DB3F22" w:rsidP="00DB3F22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162)</w:t>
      </w:r>
    </w:p>
    <w:p w14:paraId="7B9C7ECA" w14:textId="77777777" w:rsidR="00DB3F22" w:rsidRDefault="00DB3F22" w:rsidP="00DB3F22">
      <w:pPr>
        <w:pStyle w:val="NoSpacing"/>
        <w:rPr>
          <w:rFonts w:cs="Times New Roman"/>
          <w:szCs w:val="24"/>
        </w:rPr>
      </w:pPr>
    </w:p>
    <w:p w14:paraId="3DB8F99B" w14:textId="77777777" w:rsidR="00DB3F22" w:rsidRDefault="00DB3F22" w:rsidP="00DB3F22">
      <w:pPr>
        <w:pStyle w:val="NoSpacing"/>
        <w:rPr>
          <w:rFonts w:cs="Times New Roman"/>
          <w:szCs w:val="24"/>
        </w:rPr>
      </w:pPr>
    </w:p>
    <w:p w14:paraId="7C4C8134" w14:textId="77777777" w:rsidR="00DB3F22" w:rsidRDefault="00DB3F22" w:rsidP="00DB3F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p w14:paraId="3D1F12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3CB34" w14:textId="77777777" w:rsidR="00DB3F22" w:rsidRDefault="00DB3F22" w:rsidP="009139A6">
      <w:r>
        <w:separator/>
      </w:r>
    </w:p>
  </w:endnote>
  <w:endnote w:type="continuationSeparator" w:id="0">
    <w:p w14:paraId="38AC69E9" w14:textId="77777777" w:rsidR="00DB3F22" w:rsidRDefault="00DB3F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2D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027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9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C52FA" w14:textId="77777777" w:rsidR="00DB3F22" w:rsidRDefault="00DB3F22" w:rsidP="009139A6">
      <w:r>
        <w:separator/>
      </w:r>
    </w:p>
  </w:footnote>
  <w:footnote w:type="continuationSeparator" w:id="0">
    <w:p w14:paraId="1568DEC2" w14:textId="77777777" w:rsidR="00DB3F22" w:rsidRDefault="00DB3F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17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619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1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2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3F2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2F093"/>
  <w15:chartTrackingRefBased/>
  <w15:docId w15:val="{C59AFF39-DF00-44D3-92A9-060BB1F0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2023-05-09T10:36:00Z</dcterms:created>
  <dcterms:modified xsi:type="dcterms:W3CDTF">2023-05-09T10:36:00Z</dcterms:modified>
</cp:coreProperties>
</file>